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0E5011DA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6B6D3E">
        <w:rPr>
          <w:b/>
          <w:i/>
          <w:noProof/>
          <w:sz w:val="28"/>
        </w:rPr>
        <w:t>2677</w:t>
      </w:r>
    </w:p>
    <w:p w14:paraId="1961B0AD" w14:textId="77777777" w:rsidR="00E25BDC" w:rsidRPr="00E25BDC" w:rsidRDefault="00E25BDC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 w:rsidRPr="00E25BDC">
        <w:rPr>
          <w:b/>
          <w:noProof/>
          <w:sz w:val="24"/>
        </w:rPr>
        <w:t>Athens, Greece, 25</w:t>
      </w:r>
      <w:r w:rsidRPr="00E25BDC">
        <w:rPr>
          <w:b/>
          <w:noProof/>
          <w:sz w:val="24"/>
          <w:vertAlign w:val="superscript"/>
        </w:rPr>
        <w:t>th</w:t>
      </w:r>
      <w:r w:rsidRPr="00E25BDC">
        <w:rPr>
          <w:b/>
          <w:noProof/>
          <w:sz w:val="24"/>
        </w:rPr>
        <w:t xml:space="preserve"> Feb – 1</w:t>
      </w:r>
      <w:r w:rsidRPr="00E25BDC">
        <w:rPr>
          <w:b/>
          <w:noProof/>
          <w:sz w:val="24"/>
          <w:vertAlign w:val="superscript"/>
        </w:rPr>
        <w:t xml:space="preserve">st </w:t>
      </w:r>
      <w:r w:rsidRPr="00E25BDC">
        <w:rPr>
          <w:b/>
          <w:noProof/>
          <w:sz w:val="24"/>
        </w:rPr>
        <w:t>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21E230D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794E70B6" w:rsidR="001E41F3" w:rsidRPr="00410371" w:rsidRDefault="006B6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0034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F8085D1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25C62CD5" w:rsidR="001E41F3" w:rsidRDefault="001C59A4">
            <w:pPr>
              <w:pStyle w:val="CRCoverPage"/>
              <w:spacing w:after="0"/>
              <w:ind w:left="100"/>
              <w:rPr>
                <w:noProof/>
              </w:rPr>
            </w:pPr>
            <w:r w:rsidRPr="001C59A4">
              <w:t>CR to TS 38.101-1: Implementation of endorsed draft CRs from RAN4#90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61C58AC8" w:rsidR="001E41F3" w:rsidRDefault="001C5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6B6D3E">
              <w:rPr>
                <w:noProof/>
              </w:rPr>
              <w:t>-3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78856398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98298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 from Ran4#90</w:t>
            </w:r>
          </w:p>
          <w:p w14:paraId="2553DCDC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R4-1900032, Editorial corrections for 38.101-1, Qualcomm Incorporated</w:t>
            </w:r>
          </w:p>
          <w:p w14:paraId="1D4C9D05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R4-1900031, draftCR on SRS IL for CA, Qualcomm Incorporated</w:t>
            </w:r>
          </w:p>
          <w:p w14:paraId="1F308C08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R4-1900161, CR on Relative power tolerance, Intel Corporation</w:t>
            </w:r>
          </w:p>
          <w:p w14:paraId="2478BFC3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R4-1900162, CR on Minimum output power, Intel Corporation</w:t>
            </w:r>
          </w:p>
          <w:p w14:paraId="47615FCD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R4-1900274, Draft CR to TS 38.101-1 on NR general spectrum emission mask, ZTE Corporation</w:t>
            </w:r>
          </w:p>
          <w:p w14:paraId="7DA50BA4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R4-1900275, Draft CR to TS 38.101-1 on spurious emisssion for network signalled value NS_40, NS_41 and NS_42, ZTE Corporation</w:t>
            </w:r>
          </w:p>
          <w:p w14:paraId="3FBCA06B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R4-1900424, Correction of table references and other typos, Ericsson</w:t>
            </w:r>
          </w:p>
          <w:p w14:paraId="4262FCDE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R4-1900508, Draft CR to TS 38.101-1 on UE transmitter power and some other editorial corrections, ZTE Corporation</w:t>
            </w:r>
          </w:p>
          <w:p w14:paraId="6A8B9BE0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R4-1900723, Draft CR on editorial error of TS38.101-1, LG Electronics Inc.</w:t>
            </w:r>
          </w:p>
          <w:p w14:paraId="08E7C84E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R4-1900727, Update to PRACH EVM window length for FR1, Rohde &amp; Schwarz</w:t>
            </w:r>
          </w:p>
          <w:p w14:paraId="3EFC0957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R4-1900840, Draft CR for 38.101-1 modification of Transmit intermodulation requirement, Huawei</w:t>
            </w:r>
          </w:p>
          <w:p w14:paraId="65FF2080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R4-1900848, [RAN5 LS]Draft CR for 38.101-1: adding note for inter-band CA spurious emissions, Huawei</w:t>
            </w:r>
          </w:p>
          <w:p w14:paraId="078EBCCC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R4-1901033, Alignment of Foob related description for 38.101-1, vivo</w:t>
            </w:r>
          </w:p>
          <w:p w14:paraId="09ED9FFA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R4-1901273, Correction of HARQ-ACK transmission timing for DL RMC for FR1 TDD SCS=60kHz, Ericsson</w:t>
            </w:r>
          </w:p>
          <w:p w14:paraId="7C1EE055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R4-1901766, draft_CR TS 38.101-1 Correction to UL configuration for reference sensitivity, Skyworks Solutions Inc.</w:t>
            </w:r>
          </w:p>
          <w:p w14:paraId="479104A8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R4-1901823, draft CR on spurious requirment for TS 38.101-1, Huawei, HiSilicon</w:t>
            </w:r>
          </w:p>
          <w:p w14:paraId="216C6A8A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R4-1901835, draftCR on MSD for CA_n41-n78 for TS 38.101-1, Huawei</w:t>
            </w:r>
          </w:p>
          <w:p w14:paraId="573FEAE0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R4-1901847, Draft CR for 38.101-1: Addition of default power class, Sprint Corporation</w:t>
            </w:r>
          </w:p>
          <w:p w14:paraId="4A227CCC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R4-1901873, Receiver requirement RMC references, Qualcomm </w:t>
            </w:r>
            <w:r>
              <w:rPr>
                <w:noProof/>
              </w:rPr>
              <w:lastRenderedPageBreak/>
              <w:t>Incorporated</w:t>
            </w:r>
          </w:p>
          <w:p w14:paraId="281A8DC1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R4-1901925, Draft CR to 38.101-1 to update and clarify Rx wide band intermod and spurious requirments for BW class C, D, E, Qualcomm Incorporated</w:t>
            </w:r>
          </w:p>
          <w:p w14:paraId="1DBCF151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R4-1901992, Draft CR to 38.101-1. Correct  FR1 NS_41 AMPR for n50</w:t>
            </w:r>
            <w:r>
              <w:rPr>
                <w:noProof/>
              </w:rPr>
              <w:tab/>
              <w:t>, Huawei</w:t>
            </w:r>
          </w:p>
          <w:p w14:paraId="74827FD9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R4-1902001, Draft CR to 38.101-1 on n41 – B40 coexistence, Qualcomm Incorporated</w:t>
            </w:r>
          </w:p>
          <w:p w14:paraId="4D6F965A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R4-1902150, Draft CR to TS38.101-1_Clarifications on MSD and UL configuration tables for inter-band CA, ZTE Corporation</w:t>
            </w:r>
          </w:p>
          <w:p w14:paraId="4CE7D189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R4-1902166, Tx ON/OFF time mask for FR1, Qualcomm Inc</w:t>
            </w:r>
          </w:p>
          <w:p w14:paraId="745E629D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R4-1902174, Draft CR to 38.101-1: On FR1 A-MPR NS_08 for n8, Qualcomm Incorporated</w:t>
            </w:r>
          </w:p>
          <w:p w14:paraId="63FA05D0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R4-1902175, Draft CR on AMPR requirements for NS_05U and NS_08U to TS 38.101-1, Huawei</w:t>
            </w:r>
          </w:p>
          <w:p w14:paraId="09BDE23E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R4-1902194, [41 DL]Draft CR for 38.101-1 adding DL intra-band CA requirements for frequency less than 2700MHz, Huawei</w:t>
            </w:r>
          </w:p>
          <w:p w14:paraId="549D2AA8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R4-1902196, Draft CR for 7.9A Spurious emissions for CA, CMCC</w:t>
            </w:r>
          </w:p>
          <w:p w14:paraId="2C7A4979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R4-1902223, UE optional bandwidth for FR1, Nokia</w:t>
            </w:r>
          </w:p>
          <w:p w14:paraId="6A6163A6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R4-1902225, CR to 38.101-1 on CA BW Classes fallback groups, Intel Corporation</w:t>
            </w:r>
          </w:p>
          <w:p w14:paraId="3538B617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R4-1902233, Draft CR to 38.101-1: SUL clarifications, Nokia</w:t>
            </w:r>
          </w:p>
          <w:p w14:paraId="5BAE6194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R4-1902339, Draft CR to TS 38.101-1 on FR1 extension, Ericsson</w:t>
            </w:r>
          </w:p>
          <w:p w14:paraId="4BE240B5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R4-1902455, Completion of the Pcmax specification: additional P-max and P_NR, Ericsson</w:t>
            </w:r>
          </w:p>
          <w:p w14:paraId="41D946B5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R4-1902468, Draft CR: Introduction of Annex on Characteristics of the Interfering Signal, Samsung</w:t>
            </w:r>
          </w:p>
          <w:p w14:paraId="477A5742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R4-1902479, Draft CR on some errors to TS 38.101-1, Huawei</w:t>
            </w:r>
          </w:p>
          <w:p w14:paraId="3B726016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R4-1902480, Draft CR for 38.101-1 modification of requirements for network signalled value NS_04, Huawei</w:t>
            </w:r>
          </w:p>
          <w:p w14:paraId="2DDCEF0E" w14:textId="77777777" w:rsidR="001C59A4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R4-1902655, CR to 38.101-1 on NR Uplink RBs location, Intel Corporation</w:t>
            </w:r>
          </w:p>
          <w:p w14:paraId="054ABEE9" w14:textId="0FCBB55E" w:rsidR="00534E67" w:rsidRDefault="001C59A4" w:rsidP="001C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R4-1901610, Draft CR for 38.101-1 REFSENS for UL MIMO</w:t>
            </w:r>
            <w:r>
              <w:rPr>
                <w:noProof/>
              </w:rPr>
              <w:tab/>
              <w:t>, Huawei</w:t>
            </w:r>
            <w:bookmarkStart w:id="3" w:name="_GoBack"/>
            <w:bookmarkEnd w:id="3"/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340B078E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3C27E" w14:textId="77777777" w:rsidR="002936C0" w:rsidRDefault="002936C0">
      <w:r>
        <w:separator/>
      </w:r>
    </w:p>
  </w:endnote>
  <w:endnote w:type="continuationSeparator" w:id="0">
    <w:p w14:paraId="6F97FC0C" w14:textId="77777777" w:rsidR="002936C0" w:rsidRDefault="0029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344D8" w14:textId="77777777" w:rsidR="002936C0" w:rsidRDefault="002936C0">
      <w:r>
        <w:separator/>
      </w:r>
    </w:p>
  </w:footnote>
  <w:footnote w:type="continuationSeparator" w:id="0">
    <w:p w14:paraId="25522C56" w14:textId="77777777" w:rsidR="002936C0" w:rsidRDefault="0029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5741"/>
    <w:rsid w:val="002C2106"/>
    <w:rsid w:val="002D05F4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7496A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C4DCB-59BD-4A3E-AEA9-80BA1974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R4-1900535</cp:lastModifiedBy>
  <cp:revision>102</cp:revision>
  <cp:lastPrinted>1900-01-01T08:00:00Z</cp:lastPrinted>
  <dcterms:created xsi:type="dcterms:W3CDTF">2019-01-24T23:11:00Z</dcterms:created>
  <dcterms:modified xsi:type="dcterms:W3CDTF">2019-03-11T10:09:00Z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